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683" w:rsidRDefault="00FB1683" w:rsidP="008F6AAF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Name: __________________________  Class: _______  Date: _________________  Unit/Genre: ____________________</w:t>
      </w:r>
    </w:p>
    <w:p w:rsidR="00FB1683" w:rsidRDefault="00FB1683" w:rsidP="008F6AAF">
      <w:pPr>
        <w:pStyle w:val="NoSpacing"/>
        <w:rPr>
          <w:sz w:val="28"/>
          <w:szCs w:val="28"/>
        </w:rPr>
      </w:pPr>
    </w:p>
    <w:p w:rsidR="00FB1683" w:rsidRPr="008F6AAF" w:rsidRDefault="00FB1683" w:rsidP="008F6AAF">
      <w:pPr>
        <w:pStyle w:val="NoSpacing"/>
        <w:jc w:val="center"/>
        <w:rPr>
          <w:b/>
          <w:sz w:val="28"/>
          <w:szCs w:val="28"/>
        </w:rPr>
      </w:pPr>
      <w:r w:rsidRPr="008F6AAF">
        <w:rPr>
          <w:b/>
          <w:sz w:val="28"/>
          <w:szCs w:val="28"/>
        </w:rPr>
        <w:t>My Writing Life</w:t>
      </w:r>
    </w:p>
    <w:p w:rsidR="00FB1683" w:rsidRPr="008F6AAF" w:rsidRDefault="00FB1683" w:rsidP="008F6AAF">
      <w:pPr>
        <w:pStyle w:val="NoSpacing"/>
        <w:jc w:val="center"/>
        <w:rPr>
          <w:b/>
          <w:sz w:val="28"/>
          <w:szCs w:val="28"/>
        </w:rPr>
      </w:pPr>
      <w:r w:rsidRPr="008F6AAF">
        <w:rPr>
          <w:b/>
          <w:sz w:val="28"/>
          <w:szCs w:val="28"/>
        </w:rPr>
        <w:t xml:space="preserve">Student Self-Reflections </w:t>
      </w:r>
      <w:r>
        <w:rPr>
          <w:b/>
          <w:sz w:val="28"/>
          <w:szCs w:val="28"/>
        </w:rPr>
        <w:t>(Grades 3-5)</w:t>
      </w:r>
    </w:p>
    <w:p w:rsidR="00FB1683" w:rsidRPr="008F6AAF" w:rsidRDefault="00FB1683" w:rsidP="008F6AAF">
      <w:pPr>
        <w:pStyle w:val="NoSpacing"/>
        <w:jc w:val="center"/>
        <w:rPr>
          <w:b/>
          <w:sz w:val="28"/>
          <w:szCs w:val="28"/>
        </w:rPr>
      </w:pPr>
    </w:p>
    <w:p w:rsidR="00FB1683" w:rsidRPr="008F6AAF" w:rsidRDefault="00FB1683" w:rsidP="008F6AAF">
      <w:pPr>
        <w:pStyle w:val="NoSpacing"/>
        <w:rPr>
          <w:b/>
          <w:sz w:val="28"/>
          <w:szCs w:val="28"/>
        </w:rPr>
      </w:pPr>
      <w:r w:rsidRPr="008F6AAF">
        <w:rPr>
          <w:b/>
          <w:sz w:val="28"/>
          <w:szCs w:val="28"/>
        </w:rPr>
        <w:t>Directions:  Ask yourself the following questions.  Look back through all of your writing from this unit of study to help you reflect on your growth and future goal as a writer.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16"/>
      </w:tblGrid>
      <w:tr w:rsidR="00FB1683" w:rsidRPr="00563558" w:rsidTr="00563558">
        <w:tc>
          <w:tcPr>
            <w:tcW w:w="14616" w:type="dxa"/>
          </w:tcPr>
          <w:p w:rsidR="00FB1683" w:rsidRPr="00563558" w:rsidRDefault="00FB1683" w:rsidP="008F6AAF">
            <w:pPr>
              <w:pStyle w:val="NoSpacing"/>
              <w:rPr>
                <w:b/>
                <w:sz w:val="28"/>
                <w:szCs w:val="28"/>
              </w:rPr>
            </w:pPr>
            <w:r w:rsidRPr="00563558">
              <w:rPr>
                <w:b/>
                <w:sz w:val="28"/>
                <w:szCs w:val="28"/>
              </w:rPr>
              <w:t>What do I like about my writing?</w:t>
            </w:r>
          </w:p>
          <w:p w:rsidR="00FB1683" w:rsidRPr="00563558" w:rsidRDefault="00FB1683" w:rsidP="008F6AAF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8F6AAF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8F6AAF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8F6AAF">
            <w:pPr>
              <w:pStyle w:val="NoSpacing"/>
              <w:rPr>
                <w:sz w:val="28"/>
                <w:szCs w:val="28"/>
              </w:rPr>
            </w:pPr>
          </w:p>
        </w:tc>
      </w:tr>
      <w:tr w:rsidR="00FB1683" w:rsidRPr="00563558" w:rsidTr="00563558">
        <w:tc>
          <w:tcPr>
            <w:tcW w:w="14616" w:type="dxa"/>
          </w:tcPr>
          <w:p w:rsidR="00FB1683" w:rsidRPr="00563558" w:rsidRDefault="00FB1683" w:rsidP="008F6AAF">
            <w:pPr>
              <w:pStyle w:val="NoSpacing"/>
              <w:rPr>
                <w:b/>
                <w:sz w:val="28"/>
                <w:szCs w:val="28"/>
              </w:rPr>
            </w:pPr>
            <w:r w:rsidRPr="00563558">
              <w:rPr>
                <w:b/>
                <w:sz w:val="28"/>
                <w:szCs w:val="28"/>
              </w:rPr>
              <w:t>My favorite part about my writing is…</w:t>
            </w:r>
          </w:p>
          <w:p w:rsidR="00FB1683" w:rsidRPr="00563558" w:rsidRDefault="00FB1683" w:rsidP="008F6AAF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8F6AAF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8F6AAF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8F6AAF">
            <w:pPr>
              <w:pStyle w:val="NoSpacing"/>
              <w:rPr>
                <w:sz w:val="28"/>
                <w:szCs w:val="28"/>
              </w:rPr>
            </w:pPr>
          </w:p>
        </w:tc>
      </w:tr>
      <w:tr w:rsidR="00FB1683" w:rsidRPr="00563558" w:rsidTr="00563558">
        <w:tc>
          <w:tcPr>
            <w:tcW w:w="14616" w:type="dxa"/>
          </w:tcPr>
          <w:p w:rsidR="00FB1683" w:rsidRPr="00563558" w:rsidRDefault="00FB1683" w:rsidP="008F6AAF">
            <w:pPr>
              <w:pStyle w:val="NoSpacing"/>
              <w:rPr>
                <w:b/>
                <w:sz w:val="28"/>
                <w:szCs w:val="28"/>
              </w:rPr>
            </w:pPr>
            <w:r w:rsidRPr="00563558">
              <w:rPr>
                <w:b/>
                <w:sz w:val="28"/>
                <w:szCs w:val="28"/>
              </w:rPr>
              <w:t>I think my writing piece should receive a score of:</w:t>
            </w:r>
          </w:p>
          <w:p w:rsidR="00FB1683" w:rsidRPr="00563558" w:rsidRDefault="00FB1683" w:rsidP="00563558">
            <w:pPr>
              <w:pStyle w:val="NoSpacing"/>
              <w:numPr>
                <w:ilvl w:val="0"/>
                <w:numId w:val="2"/>
              </w:numPr>
              <w:rPr>
                <w:b/>
                <w:sz w:val="40"/>
                <w:szCs w:val="40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22.7pt;margin-top:3.4pt;width:442.45pt;height:90.4pt;z-index:251658240" strokeweight="3pt">
                  <v:textbox>
                    <w:txbxContent>
                      <w:p w:rsidR="00FB1683" w:rsidRPr="00E13E92" w:rsidRDefault="00FB1683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E13E92">
                          <w:rPr>
                            <w:b/>
                            <w:sz w:val="24"/>
                            <w:szCs w:val="24"/>
                          </w:rPr>
                          <w:t>I think my writing should receive this score because…</w:t>
                        </w:r>
                      </w:p>
                    </w:txbxContent>
                  </v:textbox>
                </v:shape>
              </w:pict>
            </w:r>
            <w:r w:rsidRPr="00563558">
              <w:rPr>
                <w:b/>
                <w:sz w:val="40"/>
                <w:szCs w:val="40"/>
              </w:rPr>
              <w:t xml:space="preserve">1   </w:t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  <w:r w:rsidRPr="00563558">
              <w:rPr>
                <w:b/>
                <w:sz w:val="40"/>
                <w:szCs w:val="40"/>
              </w:rPr>
              <w:t xml:space="preserve">  </w:t>
            </w:r>
          </w:p>
          <w:p w:rsidR="00FB1683" w:rsidRPr="00563558" w:rsidRDefault="00FB1683" w:rsidP="00563558">
            <w:pPr>
              <w:pStyle w:val="NoSpacing"/>
              <w:numPr>
                <w:ilvl w:val="0"/>
                <w:numId w:val="2"/>
              </w:numPr>
              <w:rPr>
                <w:b/>
                <w:sz w:val="40"/>
                <w:szCs w:val="40"/>
              </w:rPr>
            </w:pPr>
            <w:r w:rsidRPr="00563558">
              <w:rPr>
                <w:b/>
                <w:sz w:val="40"/>
                <w:szCs w:val="40"/>
              </w:rPr>
              <w:t xml:space="preserve">2   </w:t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</w:p>
          <w:p w:rsidR="00FB1683" w:rsidRPr="00563558" w:rsidRDefault="00FB1683" w:rsidP="00563558">
            <w:pPr>
              <w:pStyle w:val="NoSpacing"/>
              <w:numPr>
                <w:ilvl w:val="0"/>
                <w:numId w:val="2"/>
              </w:numPr>
              <w:rPr>
                <w:b/>
                <w:sz w:val="40"/>
                <w:szCs w:val="40"/>
              </w:rPr>
            </w:pPr>
            <w:r w:rsidRPr="00563558">
              <w:rPr>
                <w:b/>
                <w:sz w:val="40"/>
                <w:szCs w:val="40"/>
              </w:rPr>
              <w:t xml:space="preserve">3   </w:t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</w:p>
          <w:p w:rsidR="00FB1683" w:rsidRPr="00563558" w:rsidRDefault="00FB1683" w:rsidP="00563558">
            <w:pPr>
              <w:pStyle w:val="NoSpacing"/>
              <w:numPr>
                <w:ilvl w:val="0"/>
                <w:numId w:val="2"/>
              </w:numPr>
              <w:rPr>
                <w:b/>
                <w:sz w:val="40"/>
                <w:szCs w:val="40"/>
              </w:rPr>
            </w:pPr>
            <w:r w:rsidRPr="00563558">
              <w:rPr>
                <w:b/>
                <w:sz w:val="40"/>
                <w:szCs w:val="40"/>
              </w:rPr>
              <w:t xml:space="preserve">4   </w:t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</w:p>
        </w:tc>
      </w:tr>
      <w:tr w:rsidR="00FB1683" w:rsidRPr="00563558" w:rsidTr="00563558">
        <w:tc>
          <w:tcPr>
            <w:tcW w:w="14616" w:type="dxa"/>
          </w:tcPr>
          <w:p w:rsidR="00FB1683" w:rsidRPr="00563558" w:rsidRDefault="00FB1683" w:rsidP="008F6AAF">
            <w:pPr>
              <w:pStyle w:val="NoSpacing"/>
              <w:rPr>
                <w:b/>
                <w:sz w:val="28"/>
                <w:szCs w:val="28"/>
              </w:rPr>
            </w:pPr>
            <w:r w:rsidRPr="00563558">
              <w:rPr>
                <w:b/>
                <w:sz w:val="28"/>
                <w:szCs w:val="28"/>
              </w:rPr>
              <w:t>What do I want to work on to make my next piece of writing better?  (This is your goal.)  What do I need to help me work toward my goal?</w:t>
            </w:r>
          </w:p>
          <w:p w:rsidR="00FB1683" w:rsidRPr="00563558" w:rsidRDefault="00FB1683" w:rsidP="008F6AAF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8F6AAF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8F6AAF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8F6AAF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8F6AAF">
            <w:pPr>
              <w:pStyle w:val="NoSpacing"/>
              <w:rPr>
                <w:sz w:val="28"/>
                <w:szCs w:val="28"/>
              </w:rPr>
            </w:pPr>
          </w:p>
        </w:tc>
      </w:tr>
    </w:tbl>
    <w:p w:rsidR="00FB1683" w:rsidRDefault="00FB1683" w:rsidP="008F6AAF">
      <w:pPr>
        <w:pStyle w:val="NoSpacing"/>
        <w:rPr>
          <w:sz w:val="28"/>
          <w:szCs w:val="28"/>
        </w:rPr>
      </w:pPr>
    </w:p>
    <w:p w:rsidR="00FB1683" w:rsidRDefault="00FB1683" w:rsidP="008F6AAF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Name: __________________________  Class: _______  Date: _________________  Unit/Genre: ____________________</w:t>
      </w:r>
    </w:p>
    <w:p w:rsidR="00FB1683" w:rsidRDefault="00FB1683" w:rsidP="008F6AAF">
      <w:pPr>
        <w:pStyle w:val="NoSpacing"/>
        <w:rPr>
          <w:sz w:val="28"/>
          <w:szCs w:val="28"/>
        </w:rPr>
      </w:pPr>
    </w:p>
    <w:p w:rsidR="00FB1683" w:rsidRPr="008F6AAF" w:rsidRDefault="00FB1683" w:rsidP="008F6AAF">
      <w:pPr>
        <w:pStyle w:val="NoSpacing"/>
        <w:jc w:val="center"/>
        <w:rPr>
          <w:b/>
          <w:sz w:val="28"/>
          <w:szCs w:val="28"/>
        </w:rPr>
      </w:pPr>
      <w:r w:rsidRPr="008F6AAF">
        <w:rPr>
          <w:b/>
          <w:sz w:val="28"/>
          <w:szCs w:val="28"/>
        </w:rPr>
        <w:t>My Writing Life</w:t>
      </w:r>
    </w:p>
    <w:p w:rsidR="00FB1683" w:rsidRPr="008F6AAF" w:rsidRDefault="00FB1683" w:rsidP="008F6AAF">
      <w:pPr>
        <w:pStyle w:val="NoSpacing"/>
        <w:jc w:val="center"/>
        <w:rPr>
          <w:b/>
          <w:sz w:val="28"/>
          <w:szCs w:val="28"/>
        </w:rPr>
      </w:pPr>
      <w:r w:rsidRPr="008F6AAF">
        <w:rPr>
          <w:b/>
          <w:sz w:val="28"/>
          <w:szCs w:val="28"/>
        </w:rPr>
        <w:t xml:space="preserve">Student Self-Reflections </w:t>
      </w:r>
      <w:r>
        <w:rPr>
          <w:b/>
          <w:sz w:val="28"/>
          <w:szCs w:val="28"/>
        </w:rPr>
        <w:t>(Grades K-2)</w:t>
      </w:r>
    </w:p>
    <w:p w:rsidR="00FB1683" w:rsidRPr="008F6AAF" w:rsidRDefault="00FB1683" w:rsidP="008F6AAF">
      <w:pPr>
        <w:pStyle w:val="NoSpacing"/>
        <w:jc w:val="center"/>
        <w:rPr>
          <w:b/>
          <w:sz w:val="28"/>
          <w:szCs w:val="28"/>
        </w:rPr>
      </w:pPr>
    </w:p>
    <w:p w:rsidR="00FB1683" w:rsidRPr="008F6AAF" w:rsidRDefault="00FB1683" w:rsidP="008F6AAF">
      <w:pPr>
        <w:pStyle w:val="NoSpacing"/>
        <w:rPr>
          <w:b/>
          <w:sz w:val="28"/>
          <w:szCs w:val="28"/>
        </w:rPr>
      </w:pPr>
      <w:r w:rsidRPr="008F6AAF">
        <w:rPr>
          <w:b/>
          <w:sz w:val="28"/>
          <w:szCs w:val="28"/>
        </w:rPr>
        <w:t>Directions:  Ask yourself the following questions.  Look back through all of your writing from this unit of study to help you reflect on your growth and future goal as a writer.</w:t>
      </w:r>
    </w:p>
    <w:p w:rsidR="00FB1683" w:rsidRDefault="00FB1683" w:rsidP="008F6AAF">
      <w:pPr>
        <w:pStyle w:val="NoSpacing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16"/>
      </w:tblGrid>
      <w:tr w:rsidR="00FB1683" w:rsidRPr="00563558" w:rsidTr="00563558">
        <w:tc>
          <w:tcPr>
            <w:tcW w:w="14616" w:type="dxa"/>
          </w:tcPr>
          <w:p w:rsidR="00FB1683" w:rsidRPr="00563558" w:rsidRDefault="00FB1683" w:rsidP="006D0A81">
            <w:pPr>
              <w:pStyle w:val="NoSpacing"/>
              <w:rPr>
                <w:b/>
                <w:sz w:val="28"/>
                <w:szCs w:val="28"/>
              </w:rPr>
            </w:pPr>
            <w:r w:rsidRPr="00563558">
              <w:rPr>
                <w:b/>
                <w:sz w:val="28"/>
                <w:szCs w:val="28"/>
              </w:rPr>
              <w:t>What do I like about my writing?</w:t>
            </w:r>
          </w:p>
          <w:p w:rsidR="00FB1683" w:rsidRPr="00563558" w:rsidRDefault="00FB1683" w:rsidP="006D0A81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6D0A81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6D0A81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6D0A81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6D0A81">
            <w:pPr>
              <w:pStyle w:val="NoSpacing"/>
              <w:rPr>
                <w:sz w:val="28"/>
                <w:szCs w:val="28"/>
              </w:rPr>
            </w:pPr>
          </w:p>
        </w:tc>
      </w:tr>
      <w:tr w:rsidR="00FB1683" w:rsidRPr="00563558" w:rsidTr="00563558">
        <w:tc>
          <w:tcPr>
            <w:tcW w:w="14616" w:type="dxa"/>
          </w:tcPr>
          <w:p w:rsidR="00FB1683" w:rsidRPr="00563558" w:rsidRDefault="00FB1683" w:rsidP="006D0A81">
            <w:pPr>
              <w:pStyle w:val="NoSpacing"/>
              <w:rPr>
                <w:b/>
                <w:sz w:val="28"/>
                <w:szCs w:val="28"/>
              </w:rPr>
            </w:pPr>
            <w:r w:rsidRPr="00563558">
              <w:rPr>
                <w:b/>
                <w:sz w:val="28"/>
                <w:szCs w:val="28"/>
              </w:rPr>
              <w:t>My favorite part about my writing is…</w:t>
            </w:r>
          </w:p>
          <w:p w:rsidR="00FB1683" w:rsidRPr="00563558" w:rsidRDefault="00FB1683" w:rsidP="006D0A81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6D0A81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6D0A81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6D0A81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6D0A81">
            <w:pPr>
              <w:pStyle w:val="NoSpacing"/>
              <w:rPr>
                <w:sz w:val="28"/>
                <w:szCs w:val="28"/>
              </w:rPr>
            </w:pPr>
          </w:p>
        </w:tc>
      </w:tr>
      <w:tr w:rsidR="00FB1683" w:rsidRPr="00563558" w:rsidTr="00563558">
        <w:tc>
          <w:tcPr>
            <w:tcW w:w="14616" w:type="dxa"/>
          </w:tcPr>
          <w:p w:rsidR="00FB1683" w:rsidRPr="00563558" w:rsidRDefault="00FB1683" w:rsidP="006D0A81">
            <w:pPr>
              <w:pStyle w:val="NoSpacing"/>
              <w:rPr>
                <w:b/>
                <w:sz w:val="28"/>
                <w:szCs w:val="28"/>
              </w:rPr>
            </w:pPr>
            <w:r w:rsidRPr="00563558">
              <w:rPr>
                <w:b/>
                <w:sz w:val="28"/>
                <w:szCs w:val="28"/>
              </w:rPr>
              <w:t>I think my writing piece should receive a score of:</w:t>
            </w:r>
          </w:p>
          <w:p w:rsidR="00FB1683" w:rsidRPr="00563558" w:rsidRDefault="00FB1683" w:rsidP="00563558">
            <w:pPr>
              <w:pStyle w:val="NoSpacing"/>
              <w:jc w:val="center"/>
              <w:rPr>
                <w:b/>
                <w:sz w:val="40"/>
                <w:szCs w:val="40"/>
              </w:rPr>
            </w:pPr>
            <w:r w:rsidRPr="00563558">
              <w:rPr>
                <w:b/>
                <w:sz w:val="40"/>
                <w:szCs w:val="40"/>
              </w:rPr>
              <w:t xml:space="preserve">1   </w:t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  <w:r w:rsidRPr="00563558">
              <w:rPr>
                <w:b/>
                <w:sz w:val="40"/>
                <w:szCs w:val="40"/>
              </w:rPr>
              <w:t xml:space="preserve">                  2   </w:t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  <w:r w:rsidRPr="00563558">
              <w:rPr>
                <w:b/>
                <w:sz w:val="40"/>
                <w:szCs w:val="40"/>
              </w:rPr>
              <w:t xml:space="preserve">                 3   </w:t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  <w:r w:rsidRPr="00563558">
              <w:rPr>
                <w:b/>
                <w:sz w:val="40"/>
                <w:szCs w:val="40"/>
              </w:rPr>
              <w:t xml:space="preserve">                  4   </w:t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  <w:r w:rsidRPr="00563558">
              <w:rPr>
                <w:b/>
                <w:sz w:val="40"/>
                <w:szCs w:val="40"/>
              </w:rPr>
              <w:sym w:font="Wingdings" w:char="F04A"/>
            </w:r>
          </w:p>
        </w:tc>
      </w:tr>
      <w:tr w:rsidR="00FB1683" w:rsidRPr="00563558" w:rsidTr="00563558">
        <w:tc>
          <w:tcPr>
            <w:tcW w:w="14616" w:type="dxa"/>
          </w:tcPr>
          <w:p w:rsidR="00FB1683" w:rsidRPr="00563558" w:rsidRDefault="00FB1683" w:rsidP="006D0A81">
            <w:pPr>
              <w:pStyle w:val="NoSpacing"/>
              <w:rPr>
                <w:b/>
                <w:sz w:val="28"/>
                <w:szCs w:val="28"/>
              </w:rPr>
            </w:pPr>
            <w:r w:rsidRPr="00563558">
              <w:rPr>
                <w:b/>
                <w:sz w:val="28"/>
                <w:szCs w:val="28"/>
              </w:rPr>
              <w:t>What do I want to work on to make my next piece of writing better?  (This is your goal.)</w:t>
            </w:r>
          </w:p>
          <w:p w:rsidR="00FB1683" w:rsidRPr="00563558" w:rsidRDefault="00FB1683" w:rsidP="006D0A81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6D0A81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6D0A81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6D0A81">
            <w:pPr>
              <w:pStyle w:val="NoSpacing"/>
              <w:rPr>
                <w:sz w:val="28"/>
                <w:szCs w:val="28"/>
              </w:rPr>
            </w:pPr>
          </w:p>
          <w:p w:rsidR="00FB1683" w:rsidRPr="00563558" w:rsidRDefault="00FB1683" w:rsidP="006D0A81">
            <w:pPr>
              <w:pStyle w:val="NoSpacing"/>
              <w:rPr>
                <w:sz w:val="28"/>
                <w:szCs w:val="28"/>
              </w:rPr>
            </w:pPr>
          </w:p>
        </w:tc>
      </w:tr>
    </w:tbl>
    <w:p w:rsidR="00FB1683" w:rsidRPr="008F6AAF" w:rsidRDefault="00FB1683" w:rsidP="008F6AAF">
      <w:pPr>
        <w:pStyle w:val="NoSpacing"/>
        <w:jc w:val="center"/>
        <w:rPr>
          <w:sz w:val="28"/>
          <w:szCs w:val="28"/>
        </w:rPr>
      </w:pPr>
    </w:p>
    <w:sectPr w:rsidR="00FB1683" w:rsidRPr="008F6AAF" w:rsidSect="008F6AA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46B6A"/>
    <w:multiLevelType w:val="hybridMultilevel"/>
    <w:tmpl w:val="2786C6F8"/>
    <w:lvl w:ilvl="0" w:tplc="76E6D3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D81E74"/>
    <w:multiLevelType w:val="hybridMultilevel"/>
    <w:tmpl w:val="477CE8C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6AAF"/>
    <w:rsid w:val="00096AD0"/>
    <w:rsid w:val="00563558"/>
    <w:rsid w:val="005B0C57"/>
    <w:rsid w:val="006D0A81"/>
    <w:rsid w:val="006D6AC9"/>
    <w:rsid w:val="007B1713"/>
    <w:rsid w:val="00831E92"/>
    <w:rsid w:val="008F6AAF"/>
    <w:rsid w:val="00A46B14"/>
    <w:rsid w:val="00E13E92"/>
    <w:rsid w:val="00E17349"/>
    <w:rsid w:val="00EC5152"/>
    <w:rsid w:val="00EE209B"/>
    <w:rsid w:val="00F4178D"/>
    <w:rsid w:val="00FB1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E9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F6AAF"/>
  </w:style>
  <w:style w:type="table" w:styleId="TableGrid">
    <w:name w:val="Table Grid"/>
    <w:basedOn w:val="TableNormal"/>
    <w:uiPriority w:val="99"/>
    <w:rsid w:val="008F6A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13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3E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203</TotalTime>
  <Pages>2</Pages>
  <Words>195</Words>
  <Characters>1113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__________________________  Class: _______  Date: _________________  Unit/Genre: ____________________</dc:title>
  <dc:subject/>
  <dc:creator>Lola</dc:creator>
  <cp:keywords/>
  <dc:description/>
  <cp:lastModifiedBy>DOE</cp:lastModifiedBy>
  <cp:revision>3</cp:revision>
  <cp:lastPrinted>2010-11-16T15:55:00Z</cp:lastPrinted>
  <dcterms:created xsi:type="dcterms:W3CDTF">2010-10-25T16:30:00Z</dcterms:created>
  <dcterms:modified xsi:type="dcterms:W3CDTF">2010-11-16T15:56:00Z</dcterms:modified>
</cp:coreProperties>
</file>